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5A7" w:rsidRDefault="00F175A7"/>
    <w:tbl>
      <w:tblPr>
        <w:tblpPr w:leftFromText="141" w:rightFromText="141" w:horzAnchor="margin" w:tblpY="945"/>
        <w:tblW w:w="16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0"/>
        <w:gridCol w:w="735"/>
        <w:gridCol w:w="731"/>
        <w:gridCol w:w="731"/>
        <w:gridCol w:w="731"/>
        <w:gridCol w:w="731"/>
        <w:gridCol w:w="731"/>
        <w:gridCol w:w="731"/>
        <w:gridCol w:w="731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936"/>
      </w:tblGrid>
      <w:tr w:rsidR="00F175A7" w:rsidTr="00DF252C">
        <w:trPr>
          <w:trHeight w:val="127"/>
        </w:trPr>
        <w:tc>
          <w:tcPr>
            <w:tcW w:w="730" w:type="dxa"/>
          </w:tcPr>
          <w:p w:rsidR="00F175A7" w:rsidRDefault="00F175A7" w:rsidP="00DF252C"/>
        </w:tc>
        <w:tc>
          <w:tcPr>
            <w:tcW w:w="4390" w:type="dxa"/>
            <w:gridSpan w:val="6"/>
          </w:tcPr>
          <w:p w:rsidR="00F175A7" w:rsidRDefault="00F175A7" w:rsidP="00DF252C">
            <w:r w:rsidRPr="00DF252C">
              <w:rPr>
                <w:rFonts w:ascii="Cambria" w:hAnsi="Cambria"/>
                <w:b/>
                <w:i/>
              </w:rPr>
              <w:t>I. PLANLAMA AŞAMASI</w:t>
            </w:r>
          </w:p>
        </w:tc>
        <w:tc>
          <w:tcPr>
            <w:tcW w:w="5112" w:type="dxa"/>
            <w:gridSpan w:val="7"/>
          </w:tcPr>
          <w:p w:rsidR="00F175A7" w:rsidRDefault="00F175A7" w:rsidP="00DF252C">
            <w:r w:rsidRPr="00DF252C">
              <w:rPr>
                <w:rFonts w:ascii="Cambria" w:hAnsi="Cambria"/>
                <w:b/>
                <w:i/>
              </w:rPr>
              <w:t>II. UYGULAMA AŞAMASI</w:t>
            </w:r>
          </w:p>
        </w:tc>
        <w:tc>
          <w:tcPr>
            <w:tcW w:w="5110" w:type="dxa"/>
            <w:gridSpan w:val="7"/>
          </w:tcPr>
          <w:p w:rsidR="00F175A7" w:rsidRDefault="00F175A7" w:rsidP="00DF252C">
            <w:r w:rsidRPr="00DF252C">
              <w:rPr>
                <w:rFonts w:ascii="Cambria" w:hAnsi="Cambria"/>
                <w:b/>
                <w:i/>
              </w:rPr>
              <w:t>III. SUNU  YAPMA</w:t>
            </w:r>
          </w:p>
        </w:tc>
        <w:tc>
          <w:tcPr>
            <w:tcW w:w="936" w:type="dxa"/>
          </w:tcPr>
          <w:p w:rsidR="00F175A7" w:rsidRPr="00DF252C" w:rsidRDefault="00F175A7" w:rsidP="00DF252C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DF252C">
              <w:rPr>
                <w:rFonts w:ascii="Cambria" w:hAnsi="Cambria"/>
                <w:b/>
                <w:sz w:val="18"/>
                <w:szCs w:val="18"/>
              </w:rPr>
              <w:t>TOPLAM</w:t>
            </w:r>
          </w:p>
        </w:tc>
      </w:tr>
      <w:tr w:rsidR="00F175A7" w:rsidTr="00DF252C">
        <w:trPr>
          <w:cantSplit/>
          <w:trHeight w:val="2271"/>
        </w:trPr>
        <w:tc>
          <w:tcPr>
            <w:tcW w:w="730" w:type="dxa"/>
          </w:tcPr>
          <w:p w:rsidR="00F175A7" w:rsidRDefault="00F175A7" w:rsidP="00DF252C"/>
        </w:tc>
        <w:tc>
          <w:tcPr>
            <w:tcW w:w="735" w:type="dxa"/>
            <w:textDirection w:val="btLr"/>
            <w:vAlign w:val="center"/>
          </w:tcPr>
          <w:p w:rsidR="00F175A7" w:rsidRPr="00DF252C" w:rsidRDefault="00F175A7" w:rsidP="00DF252C">
            <w:pPr>
              <w:ind w:left="113" w:right="113"/>
              <w:rPr>
                <w:b/>
              </w:rPr>
            </w:pPr>
            <w:r w:rsidRPr="00DF252C">
              <w:rPr>
                <w:rFonts w:ascii="Cambria" w:hAnsi="Cambria"/>
                <w:b/>
                <w:i/>
              </w:rPr>
              <w:t>Proje konusu belirleme.</w:t>
            </w:r>
          </w:p>
        </w:tc>
        <w:tc>
          <w:tcPr>
            <w:tcW w:w="731" w:type="dxa"/>
            <w:textDirection w:val="btLr"/>
            <w:vAlign w:val="center"/>
          </w:tcPr>
          <w:p w:rsidR="00F175A7" w:rsidRPr="00DF252C" w:rsidRDefault="00F175A7" w:rsidP="00DF252C">
            <w:pPr>
              <w:ind w:left="113" w:right="113"/>
              <w:rPr>
                <w:b/>
              </w:rPr>
            </w:pPr>
            <w:r w:rsidRPr="00DF252C">
              <w:rPr>
                <w:rFonts w:ascii="Cambria" w:hAnsi="Cambria"/>
                <w:b/>
                <w:i/>
              </w:rPr>
              <w:t>Proje konusunda yenilik ve zengin içerik sunma</w:t>
            </w:r>
          </w:p>
        </w:tc>
        <w:tc>
          <w:tcPr>
            <w:tcW w:w="731" w:type="dxa"/>
            <w:textDirection w:val="btLr"/>
            <w:vAlign w:val="center"/>
          </w:tcPr>
          <w:p w:rsidR="00F175A7" w:rsidRPr="00DF252C" w:rsidRDefault="00F175A7" w:rsidP="00DF252C">
            <w:pPr>
              <w:ind w:left="113" w:right="113"/>
              <w:rPr>
                <w:b/>
              </w:rPr>
            </w:pPr>
            <w:r w:rsidRPr="00DF252C">
              <w:rPr>
                <w:rFonts w:ascii="Cambria" w:hAnsi="Cambria"/>
                <w:b/>
                <w:i/>
              </w:rPr>
              <w:t>Proje hedeflerini belirleme</w:t>
            </w:r>
          </w:p>
        </w:tc>
        <w:tc>
          <w:tcPr>
            <w:tcW w:w="731" w:type="dxa"/>
            <w:textDirection w:val="btLr"/>
            <w:vAlign w:val="center"/>
          </w:tcPr>
          <w:p w:rsidR="00F175A7" w:rsidRPr="00DF252C" w:rsidRDefault="00F175A7" w:rsidP="00DF252C">
            <w:pPr>
              <w:ind w:left="113" w:right="113"/>
              <w:rPr>
                <w:b/>
              </w:rPr>
            </w:pPr>
            <w:r w:rsidRPr="00DF252C">
              <w:rPr>
                <w:rFonts w:ascii="Cambria" w:hAnsi="Cambria"/>
                <w:b/>
                <w:i/>
              </w:rPr>
              <w:t>Problemleri belirleme</w:t>
            </w:r>
          </w:p>
        </w:tc>
        <w:tc>
          <w:tcPr>
            <w:tcW w:w="731" w:type="dxa"/>
            <w:textDirection w:val="btLr"/>
            <w:vAlign w:val="center"/>
          </w:tcPr>
          <w:p w:rsidR="00F175A7" w:rsidRPr="00DF252C" w:rsidRDefault="00F175A7" w:rsidP="00DF252C">
            <w:pPr>
              <w:ind w:left="113" w:right="113"/>
              <w:rPr>
                <w:b/>
              </w:rPr>
            </w:pPr>
            <w:r w:rsidRPr="00DF252C">
              <w:rPr>
                <w:rFonts w:ascii="Cambria" w:hAnsi="Cambria"/>
                <w:b/>
                <w:i/>
              </w:rPr>
              <w:t>Proje çalışma takvimini oluşturma</w:t>
            </w:r>
          </w:p>
        </w:tc>
        <w:tc>
          <w:tcPr>
            <w:tcW w:w="731" w:type="dxa"/>
            <w:textDirection w:val="btLr"/>
            <w:vAlign w:val="center"/>
          </w:tcPr>
          <w:p w:rsidR="00F175A7" w:rsidRPr="00DF252C" w:rsidRDefault="00F175A7" w:rsidP="00DF252C">
            <w:pPr>
              <w:ind w:left="113" w:right="113"/>
              <w:rPr>
                <w:b/>
              </w:rPr>
            </w:pPr>
            <w:r w:rsidRPr="00DF252C">
              <w:rPr>
                <w:rFonts w:ascii="Cambria" w:hAnsi="Cambria"/>
                <w:b/>
                <w:i/>
              </w:rPr>
              <w:t>Proje için gerekli araç gereç listesi hazırlama</w:t>
            </w:r>
          </w:p>
        </w:tc>
        <w:tc>
          <w:tcPr>
            <w:tcW w:w="731" w:type="dxa"/>
            <w:textDirection w:val="btLr"/>
            <w:vAlign w:val="center"/>
          </w:tcPr>
          <w:p w:rsidR="00F175A7" w:rsidRPr="00DF252C" w:rsidRDefault="00F175A7" w:rsidP="00DF252C">
            <w:pPr>
              <w:ind w:left="113" w:right="113"/>
              <w:rPr>
                <w:b/>
              </w:rPr>
            </w:pPr>
            <w:r w:rsidRPr="00DF252C">
              <w:rPr>
                <w:rFonts w:ascii="Cambria" w:hAnsi="Cambria"/>
                <w:b/>
                <w:i/>
              </w:rPr>
              <w:t>Proje etkinliklerini planlama</w:t>
            </w:r>
          </w:p>
        </w:tc>
        <w:tc>
          <w:tcPr>
            <w:tcW w:w="731" w:type="dxa"/>
            <w:textDirection w:val="btLr"/>
            <w:vAlign w:val="center"/>
          </w:tcPr>
          <w:p w:rsidR="00F175A7" w:rsidRPr="00DF252C" w:rsidRDefault="00F175A7" w:rsidP="00DF252C">
            <w:pPr>
              <w:ind w:left="113" w:right="113"/>
              <w:rPr>
                <w:b/>
              </w:rPr>
            </w:pPr>
            <w:r w:rsidRPr="00DF252C">
              <w:rPr>
                <w:rFonts w:ascii="Cambria" w:hAnsi="Cambria"/>
                <w:b/>
                <w:i/>
              </w:rPr>
              <w:t>Gerekli olan veri ve bilgiyi toplama</w:t>
            </w:r>
          </w:p>
        </w:tc>
        <w:tc>
          <w:tcPr>
            <w:tcW w:w="730" w:type="dxa"/>
            <w:textDirection w:val="btLr"/>
            <w:vAlign w:val="center"/>
          </w:tcPr>
          <w:p w:rsidR="00F175A7" w:rsidRPr="00DF252C" w:rsidRDefault="00F175A7" w:rsidP="00DF252C">
            <w:pPr>
              <w:ind w:left="113" w:right="113"/>
              <w:rPr>
                <w:b/>
              </w:rPr>
            </w:pPr>
            <w:r w:rsidRPr="00DF252C">
              <w:rPr>
                <w:rFonts w:ascii="Cambria" w:hAnsi="Cambria"/>
                <w:b/>
                <w:i/>
              </w:rPr>
              <w:t>Toplanan veri ve bilgileri analiz etme.</w:t>
            </w:r>
          </w:p>
        </w:tc>
        <w:tc>
          <w:tcPr>
            <w:tcW w:w="730" w:type="dxa"/>
            <w:textDirection w:val="btLr"/>
            <w:vAlign w:val="center"/>
          </w:tcPr>
          <w:p w:rsidR="00F175A7" w:rsidRPr="00DF252C" w:rsidRDefault="00F175A7" w:rsidP="00DF252C">
            <w:pPr>
              <w:ind w:left="113" w:right="113"/>
              <w:rPr>
                <w:b/>
              </w:rPr>
            </w:pPr>
            <w:r w:rsidRPr="00DF252C">
              <w:rPr>
                <w:rFonts w:ascii="Cambria" w:hAnsi="Cambria"/>
                <w:b/>
                <w:i/>
              </w:rPr>
              <w:t>Bilgileri organize etme.</w:t>
            </w:r>
          </w:p>
        </w:tc>
        <w:tc>
          <w:tcPr>
            <w:tcW w:w="730" w:type="dxa"/>
            <w:textDirection w:val="btLr"/>
            <w:vAlign w:val="center"/>
          </w:tcPr>
          <w:p w:rsidR="00F175A7" w:rsidRPr="00DF252C" w:rsidRDefault="00F175A7" w:rsidP="00DF252C">
            <w:pPr>
              <w:ind w:left="113" w:right="113"/>
              <w:rPr>
                <w:b/>
              </w:rPr>
            </w:pPr>
            <w:r w:rsidRPr="00DF252C">
              <w:rPr>
                <w:rFonts w:ascii="Cambria" w:hAnsi="Cambria"/>
                <w:b/>
                <w:i/>
              </w:rPr>
              <w:t>Sununun temel ve kontrol noktalarını belirleme</w:t>
            </w:r>
          </w:p>
        </w:tc>
        <w:tc>
          <w:tcPr>
            <w:tcW w:w="730" w:type="dxa"/>
            <w:textDirection w:val="btLr"/>
            <w:vAlign w:val="center"/>
          </w:tcPr>
          <w:p w:rsidR="00F175A7" w:rsidRPr="00DF252C" w:rsidRDefault="00F175A7" w:rsidP="00DF252C">
            <w:pPr>
              <w:ind w:left="113" w:right="113"/>
              <w:rPr>
                <w:b/>
              </w:rPr>
            </w:pPr>
            <w:r w:rsidRPr="00DF252C">
              <w:rPr>
                <w:rFonts w:ascii="Cambria" w:hAnsi="Cambria"/>
                <w:b/>
                <w:i/>
              </w:rPr>
              <w:t>Sunuyu planlama</w:t>
            </w:r>
          </w:p>
        </w:tc>
        <w:tc>
          <w:tcPr>
            <w:tcW w:w="730" w:type="dxa"/>
            <w:textDirection w:val="btLr"/>
            <w:vAlign w:val="center"/>
          </w:tcPr>
          <w:p w:rsidR="00F175A7" w:rsidRPr="00DF252C" w:rsidRDefault="00F175A7" w:rsidP="00DF252C">
            <w:pPr>
              <w:ind w:left="113" w:right="113"/>
              <w:rPr>
                <w:b/>
              </w:rPr>
            </w:pPr>
            <w:r w:rsidRPr="00DF252C">
              <w:rPr>
                <w:rFonts w:ascii="Cambria" w:hAnsi="Cambria"/>
                <w:b/>
                <w:i/>
              </w:rPr>
              <w:t>Sunu için gerekli materyalleri hazırlama</w:t>
            </w:r>
          </w:p>
        </w:tc>
        <w:tc>
          <w:tcPr>
            <w:tcW w:w="730" w:type="dxa"/>
            <w:textDirection w:val="btLr"/>
            <w:vAlign w:val="center"/>
          </w:tcPr>
          <w:p w:rsidR="00F175A7" w:rsidRPr="00DF252C" w:rsidRDefault="00F175A7" w:rsidP="00DF252C">
            <w:pPr>
              <w:ind w:left="113" w:right="113"/>
              <w:rPr>
                <w:b/>
              </w:rPr>
            </w:pPr>
            <w:r w:rsidRPr="00DF252C">
              <w:rPr>
                <w:rFonts w:ascii="Cambria" w:hAnsi="Cambria"/>
                <w:b/>
                <w:i/>
              </w:rPr>
              <w:t>Türkçeyi doğru ve etkin kullanabilme</w:t>
            </w:r>
          </w:p>
        </w:tc>
        <w:tc>
          <w:tcPr>
            <w:tcW w:w="730" w:type="dxa"/>
            <w:textDirection w:val="btLr"/>
            <w:vAlign w:val="center"/>
          </w:tcPr>
          <w:p w:rsidR="00F175A7" w:rsidRPr="00DF252C" w:rsidRDefault="00F175A7" w:rsidP="00DF252C">
            <w:pPr>
              <w:ind w:left="113" w:right="113"/>
              <w:rPr>
                <w:b/>
              </w:rPr>
            </w:pPr>
            <w:r w:rsidRPr="00DF252C">
              <w:rPr>
                <w:rFonts w:ascii="Cambria" w:hAnsi="Cambria"/>
                <w:b/>
                <w:i/>
              </w:rPr>
              <w:t>Sunu yaparken akıcı bir dil kullanma</w:t>
            </w:r>
          </w:p>
        </w:tc>
        <w:tc>
          <w:tcPr>
            <w:tcW w:w="730" w:type="dxa"/>
            <w:textDirection w:val="btLr"/>
            <w:vAlign w:val="center"/>
          </w:tcPr>
          <w:p w:rsidR="00F175A7" w:rsidRPr="00DF252C" w:rsidRDefault="00F175A7" w:rsidP="00DF252C">
            <w:pPr>
              <w:ind w:left="113" w:right="113"/>
              <w:rPr>
                <w:b/>
              </w:rPr>
            </w:pPr>
            <w:r w:rsidRPr="00DF252C">
              <w:rPr>
                <w:rFonts w:ascii="Cambria" w:hAnsi="Cambria"/>
                <w:b/>
                <w:i/>
              </w:rPr>
              <w:t>Beden dilini etkili kullanabilme</w:t>
            </w:r>
          </w:p>
        </w:tc>
        <w:tc>
          <w:tcPr>
            <w:tcW w:w="730" w:type="dxa"/>
            <w:textDirection w:val="btLr"/>
            <w:vAlign w:val="center"/>
          </w:tcPr>
          <w:p w:rsidR="00F175A7" w:rsidRPr="00DF252C" w:rsidRDefault="00F175A7" w:rsidP="00DF252C">
            <w:pPr>
              <w:ind w:left="113" w:right="113"/>
              <w:rPr>
                <w:b/>
              </w:rPr>
            </w:pPr>
            <w:r w:rsidRPr="00DF252C">
              <w:rPr>
                <w:rFonts w:ascii="Cambria" w:hAnsi="Cambria"/>
                <w:b/>
                <w:i/>
              </w:rPr>
              <w:t>Dinleyici motivasyonu oluşturabilme</w:t>
            </w:r>
          </w:p>
        </w:tc>
        <w:tc>
          <w:tcPr>
            <w:tcW w:w="730" w:type="dxa"/>
            <w:textDirection w:val="btLr"/>
            <w:vAlign w:val="center"/>
          </w:tcPr>
          <w:p w:rsidR="00F175A7" w:rsidRPr="00DF252C" w:rsidRDefault="00F175A7" w:rsidP="00DF252C">
            <w:pPr>
              <w:ind w:left="113" w:right="113"/>
              <w:rPr>
                <w:b/>
              </w:rPr>
            </w:pPr>
            <w:r w:rsidRPr="00DF252C">
              <w:rPr>
                <w:rFonts w:ascii="Cambria" w:hAnsi="Cambria"/>
                <w:b/>
                <w:i/>
              </w:rPr>
              <w:t>Konuya hâkim olma</w:t>
            </w:r>
          </w:p>
        </w:tc>
        <w:tc>
          <w:tcPr>
            <w:tcW w:w="730" w:type="dxa"/>
            <w:textDirection w:val="btLr"/>
            <w:vAlign w:val="center"/>
          </w:tcPr>
          <w:p w:rsidR="00F175A7" w:rsidRPr="00DF252C" w:rsidRDefault="00F175A7" w:rsidP="00DF252C">
            <w:pPr>
              <w:ind w:left="113" w:right="113"/>
              <w:rPr>
                <w:b/>
              </w:rPr>
            </w:pPr>
            <w:r w:rsidRPr="00DF252C">
              <w:rPr>
                <w:rFonts w:ascii="Cambria" w:hAnsi="Cambria"/>
                <w:b/>
                <w:i/>
              </w:rPr>
              <w:t>Sunu için gerekli materyalleri etkin kullanabilme</w:t>
            </w:r>
          </w:p>
        </w:tc>
        <w:tc>
          <w:tcPr>
            <w:tcW w:w="730" w:type="dxa"/>
            <w:textDirection w:val="btLr"/>
            <w:vAlign w:val="center"/>
          </w:tcPr>
          <w:p w:rsidR="00F175A7" w:rsidRPr="00DF252C" w:rsidRDefault="00F175A7" w:rsidP="00DF252C">
            <w:pPr>
              <w:ind w:left="113" w:right="113"/>
              <w:rPr>
                <w:b/>
              </w:rPr>
            </w:pPr>
            <w:r w:rsidRPr="00DF252C">
              <w:rPr>
                <w:rFonts w:ascii="Cambria" w:hAnsi="Cambria"/>
                <w:b/>
                <w:i/>
              </w:rPr>
              <w:t>Ses tonu ve vurgularını etkili kullanabilme</w:t>
            </w:r>
          </w:p>
        </w:tc>
        <w:tc>
          <w:tcPr>
            <w:tcW w:w="936" w:type="dxa"/>
          </w:tcPr>
          <w:p w:rsidR="00F175A7" w:rsidRDefault="00F175A7" w:rsidP="00DF252C"/>
        </w:tc>
      </w:tr>
      <w:tr w:rsidR="00F175A7" w:rsidTr="00DF252C">
        <w:trPr>
          <w:trHeight w:val="501"/>
        </w:trPr>
        <w:tc>
          <w:tcPr>
            <w:tcW w:w="730" w:type="dxa"/>
          </w:tcPr>
          <w:p w:rsidR="00F175A7" w:rsidRPr="00DF252C" w:rsidRDefault="00F175A7" w:rsidP="00DF252C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Pr="00FC0B5B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936" w:type="dxa"/>
          </w:tcPr>
          <w:p w:rsidR="00F175A7" w:rsidRDefault="00F175A7" w:rsidP="00DF252C"/>
        </w:tc>
      </w:tr>
      <w:tr w:rsidR="00F175A7" w:rsidTr="00DF252C">
        <w:trPr>
          <w:trHeight w:val="501"/>
        </w:trPr>
        <w:tc>
          <w:tcPr>
            <w:tcW w:w="730" w:type="dxa"/>
          </w:tcPr>
          <w:p w:rsidR="00F175A7" w:rsidRPr="00DF252C" w:rsidRDefault="00F175A7" w:rsidP="00DF252C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Pr="00FC0B5B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936" w:type="dxa"/>
          </w:tcPr>
          <w:p w:rsidR="00F175A7" w:rsidRDefault="00F175A7" w:rsidP="00DF252C"/>
        </w:tc>
      </w:tr>
      <w:tr w:rsidR="00F175A7" w:rsidTr="00DF252C">
        <w:trPr>
          <w:trHeight w:val="501"/>
        </w:trPr>
        <w:tc>
          <w:tcPr>
            <w:tcW w:w="730" w:type="dxa"/>
          </w:tcPr>
          <w:p w:rsidR="00F175A7" w:rsidRPr="00DF252C" w:rsidRDefault="00F175A7" w:rsidP="00DF252C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Pr="00FC0B5B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936" w:type="dxa"/>
          </w:tcPr>
          <w:p w:rsidR="00F175A7" w:rsidRDefault="00F175A7" w:rsidP="00DF252C"/>
        </w:tc>
      </w:tr>
      <w:tr w:rsidR="00F175A7" w:rsidTr="00DF252C">
        <w:trPr>
          <w:trHeight w:val="530"/>
        </w:trPr>
        <w:tc>
          <w:tcPr>
            <w:tcW w:w="730" w:type="dxa"/>
          </w:tcPr>
          <w:p w:rsidR="00F175A7" w:rsidRPr="00DF252C" w:rsidRDefault="00F175A7" w:rsidP="00DF252C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Pr="00FC0B5B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936" w:type="dxa"/>
          </w:tcPr>
          <w:p w:rsidR="00F175A7" w:rsidRDefault="00F175A7" w:rsidP="00DF252C"/>
        </w:tc>
      </w:tr>
      <w:tr w:rsidR="00F175A7" w:rsidTr="00DF252C">
        <w:trPr>
          <w:trHeight w:val="501"/>
        </w:trPr>
        <w:tc>
          <w:tcPr>
            <w:tcW w:w="730" w:type="dxa"/>
          </w:tcPr>
          <w:p w:rsidR="00F175A7" w:rsidRPr="00DF252C" w:rsidRDefault="00F175A7" w:rsidP="00DF252C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Pr="00FC0B5B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936" w:type="dxa"/>
          </w:tcPr>
          <w:p w:rsidR="00F175A7" w:rsidRDefault="00F175A7" w:rsidP="00DF252C"/>
        </w:tc>
      </w:tr>
      <w:tr w:rsidR="00F175A7" w:rsidTr="00DF252C">
        <w:trPr>
          <w:trHeight w:val="501"/>
        </w:trPr>
        <w:tc>
          <w:tcPr>
            <w:tcW w:w="730" w:type="dxa"/>
          </w:tcPr>
          <w:p w:rsidR="00F175A7" w:rsidRPr="00DF252C" w:rsidRDefault="00F175A7" w:rsidP="00DF252C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Pr="00FC0B5B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936" w:type="dxa"/>
          </w:tcPr>
          <w:p w:rsidR="00F175A7" w:rsidRDefault="00F175A7" w:rsidP="00DF252C"/>
        </w:tc>
      </w:tr>
      <w:tr w:rsidR="00F175A7" w:rsidTr="00DF252C">
        <w:trPr>
          <w:trHeight w:val="501"/>
        </w:trPr>
        <w:tc>
          <w:tcPr>
            <w:tcW w:w="730" w:type="dxa"/>
          </w:tcPr>
          <w:p w:rsidR="00F175A7" w:rsidRPr="00DF252C" w:rsidRDefault="00F175A7" w:rsidP="00DF252C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Pr="00FC0B5B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936" w:type="dxa"/>
          </w:tcPr>
          <w:p w:rsidR="00F175A7" w:rsidRDefault="00F175A7" w:rsidP="00DF252C"/>
        </w:tc>
      </w:tr>
      <w:tr w:rsidR="00F175A7" w:rsidTr="00DF252C">
        <w:trPr>
          <w:trHeight w:val="530"/>
        </w:trPr>
        <w:tc>
          <w:tcPr>
            <w:tcW w:w="730" w:type="dxa"/>
          </w:tcPr>
          <w:p w:rsidR="00F175A7" w:rsidRPr="00DF252C" w:rsidRDefault="00F175A7" w:rsidP="00DF252C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Pr="00FC0B5B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936" w:type="dxa"/>
          </w:tcPr>
          <w:p w:rsidR="00F175A7" w:rsidRDefault="00F175A7" w:rsidP="00DF252C"/>
        </w:tc>
      </w:tr>
      <w:tr w:rsidR="00F175A7" w:rsidTr="00DF252C">
        <w:trPr>
          <w:trHeight w:val="501"/>
        </w:trPr>
        <w:tc>
          <w:tcPr>
            <w:tcW w:w="730" w:type="dxa"/>
          </w:tcPr>
          <w:p w:rsidR="00F175A7" w:rsidRPr="00DF252C" w:rsidRDefault="00F175A7" w:rsidP="00DF252C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Pr="00FC0B5B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936" w:type="dxa"/>
          </w:tcPr>
          <w:p w:rsidR="00F175A7" w:rsidRDefault="00F175A7" w:rsidP="00DF252C"/>
        </w:tc>
      </w:tr>
      <w:tr w:rsidR="00F175A7" w:rsidTr="00DF252C">
        <w:trPr>
          <w:trHeight w:val="501"/>
        </w:trPr>
        <w:tc>
          <w:tcPr>
            <w:tcW w:w="730" w:type="dxa"/>
          </w:tcPr>
          <w:p w:rsidR="00F175A7" w:rsidRPr="00DF252C" w:rsidRDefault="00F175A7" w:rsidP="00DF252C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Pr="00FC0B5B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936" w:type="dxa"/>
          </w:tcPr>
          <w:p w:rsidR="00F175A7" w:rsidRDefault="00F175A7" w:rsidP="00DF252C"/>
        </w:tc>
      </w:tr>
      <w:tr w:rsidR="00F175A7" w:rsidTr="00DF252C">
        <w:trPr>
          <w:trHeight w:val="501"/>
        </w:trPr>
        <w:tc>
          <w:tcPr>
            <w:tcW w:w="730" w:type="dxa"/>
          </w:tcPr>
          <w:p w:rsidR="00F175A7" w:rsidRPr="00DF252C" w:rsidRDefault="00F175A7" w:rsidP="00DF252C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Pr="00FC0B5B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936" w:type="dxa"/>
          </w:tcPr>
          <w:p w:rsidR="00F175A7" w:rsidRDefault="00F175A7" w:rsidP="00DF252C"/>
        </w:tc>
      </w:tr>
      <w:tr w:rsidR="00F175A7" w:rsidTr="00DF252C">
        <w:trPr>
          <w:trHeight w:val="530"/>
        </w:trPr>
        <w:tc>
          <w:tcPr>
            <w:tcW w:w="730" w:type="dxa"/>
          </w:tcPr>
          <w:p w:rsidR="00F175A7" w:rsidRPr="00DF252C" w:rsidRDefault="00F175A7" w:rsidP="00DF252C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Pr="00FC0B5B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936" w:type="dxa"/>
          </w:tcPr>
          <w:p w:rsidR="00F175A7" w:rsidRDefault="00F175A7" w:rsidP="00DF252C"/>
        </w:tc>
      </w:tr>
      <w:tr w:rsidR="00F175A7" w:rsidTr="00DF252C">
        <w:trPr>
          <w:trHeight w:val="501"/>
        </w:trPr>
        <w:tc>
          <w:tcPr>
            <w:tcW w:w="730" w:type="dxa"/>
          </w:tcPr>
          <w:p w:rsidR="00F175A7" w:rsidRPr="00DF252C" w:rsidRDefault="00F175A7" w:rsidP="00DF252C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Pr="00FC0B5B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936" w:type="dxa"/>
          </w:tcPr>
          <w:p w:rsidR="00F175A7" w:rsidRDefault="00F175A7" w:rsidP="00DF252C"/>
        </w:tc>
      </w:tr>
      <w:tr w:rsidR="00F175A7" w:rsidTr="00DF252C">
        <w:trPr>
          <w:trHeight w:val="501"/>
        </w:trPr>
        <w:tc>
          <w:tcPr>
            <w:tcW w:w="730" w:type="dxa"/>
          </w:tcPr>
          <w:p w:rsidR="00F175A7" w:rsidRPr="00DF252C" w:rsidRDefault="00F175A7" w:rsidP="00DF252C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Pr="00FC0B5B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936" w:type="dxa"/>
          </w:tcPr>
          <w:p w:rsidR="00F175A7" w:rsidRDefault="00F175A7" w:rsidP="00DF252C"/>
        </w:tc>
      </w:tr>
      <w:tr w:rsidR="00F175A7" w:rsidTr="00DF252C">
        <w:trPr>
          <w:trHeight w:val="501"/>
        </w:trPr>
        <w:tc>
          <w:tcPr>
            <w:tcW w:w="730" w:type="dxa"/>
          </w:tcPr>
          <w:p w:rsidR="00F175A7" w:rsidRPr="00DF252C" w:rsidRDefault="00F175A7" w:rsidP="00DF252C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Pr="00FC0B5B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936" w:type="dxa"/>
          </w:tcPr>
          <w:p w:rsidR="00F175A7" w:rsidRDefault="00F175A7" w:rsidP="00DF252C"/>
        </w:tc>
      </w:tr>
      <w:tr w:rsidR="00F175A7" w:rsidTr="00DF252C">
        <w:trPr>
          <w:trHeight w:val="501"/>
        </w:trPr>
        <w:tc>
          <w:tcPr>
            <w:tcW w:w="730" w:type="dxa"/>
          </w:tcPr>
          <w:p w:rsidR="00F175A7" w:rsidRPr="00DF252C" w:rsidRDefault="00F175A7" w:rsidP="00DF252C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Pr="00FC0B5B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936" w:type="dxa"/>
          </w:tcPr>
          <w:p w:rsidR="00F175A7" w:rsidRDefault="00F175A7" w:rsidP="00DF252C"/>
        </w:tc>
      </w:tr>
      <w:tr w:rsidR="00F175A7" w:rsidTr="00DF252C">
        <w:trPr>
          <w:trHeight w:val="501"/>
        </w:trPr>
        <w:tc>
          <w:tcPr>
            <w:tcW w:w="730" w:type="dxa"/>
          </w:tcPr>
          <w:p w:rsidR="00F175A7" w:rsidRPr="00DF252C" w:rsidRDefault="00F175A7" w:rsidP="00DF252C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Pr="00FC0B5B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936" w:type="dxa"/>
          </w:tcPr>
          <w:p w:rsidR="00F175A7" w:rsidRDefault="00F175A7" w:rsidP="00DF252C"/>
        </w:tc>
      </w:tr>
      <w:tr w:rsidR="00F175A7" w:rsidTr="00DF252C">
        <w:trPr>
          <w:trHeight w:val="501"/>
        </w:trPr>
        <w:tc>
          <w:tcPr>
            <w:tcW w:w="730" w:type="dxa"/>
          </w:tcPr>
          <w:p w:rsidR="00F175A7" w:rsidRPr="00DF252C" w:rsidRDefault="00F175A7" w:rsidP="00DF252C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Pr="00FC0B5B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936" w:type="dxa"/>
          </w:tcPr>
          <w:p w:rsidR="00F175A7" w:rsidRDefault="00F175A7" w:rsidP="00DF252C"/>
        </w:tc>
      </w:tr>
      <w:tr w:rsidR="00F175A7" w:rsidTr="00DF252C">
        <w:trPr>
          <w:trHeight w:val="501"/>
        </w:trPr>
        <w:tc>
          <w:tcPr>
            <w:tcW w:w="730" w:type="dxa"/>
          </w:tcPr>
          <w:p w:rsidR="00F175A7" w:rsidRPr="00DF252C" w:rsidRDefault="00F175A7" w:rsidP="00DF252C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Pr="00FC0B5B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936" w:type="dxa"/>
          </w:tcPr>
          <w:p w:rsidR="00F175A7" w:rsidRDefault="00F175A7" w:rsidP="00DF252C"/>
        </w:tc>
      </w:tr>
      <w:tr w:rsidR="00F175A7" w:rsidTr="00DF252C">
        <w:trPr>
          <w:trHeight w:val="501"/>
        </w:trPr>
        <w:tc>
          <w:tcPr>
            <w:tcW w:w="730" w:type="dxa"/>
          </w:tcPr>
          <w:p w:rsidR="00F175A7" w:rsidRPr="00DF252C" w:rsidRDefault="00F175A7" w:rsidP="00DF252C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Pr="00FC0B5B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936" w:type="dxa"/>
          </w:tcPr>
          <w:p w:rsidR="00F175A7" w:rsidRDefault="00F175A7" w:rsidP="00DF252C"/>
        </w:tc>
      </w:tr>
      <w:tr w:rsidR="00F175A7" w:rsidTr="00DF252C">
        <w:trPr>
          <w:trHeight w:val="501"/>
        </w:trPr>
        <w:tc>
          <w:tcPr>
            <w:tcW w:w="730" w:type="dxa"/>
          </w:tcPr>
          <w:p w:rsidR="00F175A7" w:rsidRPr="00DF252C" w:rsidRDefault="00F175A7" w:rsidP="00DF252C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Pr="00FC0B5B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936" w:type="dxa"/>
          </w:tcPr>
          <w:p w:rsidR="00F175A7" w:rsidRDefault="00F175A7" w:rsidP="00DF252C"/>
        </w:tc>
      </w:tr>
      <w:tr w:rsidR="00F175A7" w:rsidTr="00DF252C">
        <w:trPr>
          <w:trHeight w:val="501"/>
        </w:trPr>
        <w:tc>
          <w:tcPr>
            <w:tcW w:w="730" w:type="dxa"/>
          </w:tcPr>
          <w:p w:rsidR="00F175A7" w:rsidRPr="00DF252C" w:rsidRDefault="00F175A7" w:rsidP="00DF252C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Pr="00FC0B5B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936" w:type="dxa"/>
          </w:tcPr>
          <w:p w:rsidR="00F175A7" w:rsidRDefault="00F175A7" w:rsidP="00DF252C"/>
        </w:tc>
      </w:tr>
      <w:tr w:rsidR="00F175A7" w:rsidTr="00DF252C">
        <w:trPr>
          <w:trHeight w:val="501"/>
        </w:trPr>
        <w:tc>
          <w:tcPr>
            <w:tcW w:w="730" w:type="dxa"/>
          </w:tcPr>
          <w:p w:rsidR="00F175A7" w:rsidRPr="00DF252C" w:rsidRDefault="00F175A7" w:rsidP="00DF252C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Pr="00FC0B5B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936" w:type="dxa"/>
          </w:tcPr>
          <w:p w:rsidR="00F175A7" w:rsidRDefault="00F175A7" w:rsidP="00DF252C"/>
        </w:tc>
      </w:tr>
      <w:tr w:rsidR="00F175A7" w:rsidTr="00DF252C">
        <w:trPr>
          <w:trHeight w:val="501"/>
        </w:trPr>
        <w:tc>
          <w:tcPr>
            <w:tcW w:w="730" w:type="dxa"/>
          </w:tcPr>
          <w:p w:rsidR="00F175A7" w:rsidRPr="00DF252C" w:rsidRDefault="00F175A7" w:rsidP="00DF252C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Pr="00FC0B5B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936" w:type="dxa"/>
          </w:tcPr>
          <w:p w:rsidR="00F175A7" w:rsidRDefault="00F175A7" w:rsidP="00DF252C"/>
        </w:tc>
      </w:tr>
      <w:tr w:rsidR="00F175A7" w:rsidTr="00DF252C">
        <w:trPr>
          <w:trHeight w:val="501"/>
        </w:trPr>
        <w:tc>
          <w:tcPr>
            <w:tcW w:w="730" w:type="dxa"/>
          </w:tcPr>
          <w:p w:rsidR="00F175A7" w:rsidRPr="00DF252C" w:rsidRDefault="00F175A7" w:rsidP="00DF252C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Pr="00FC0B5B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936" w:type="dxa"/>
          </w:tcPr>
          <w:p w:rsidR="00F175A7" w:rsidRDefault="00F175A7" w:rsidP="00DF252C"/>
        </w:tc>
      </w:tr>
      <w:tr w:rsidR="00F175A7" w:rsidTr="00DF252C">
        <w:trPr>
          <w:trHeight w:val="501"/>
        </w:trPr>
        <w:tc>
          <w:tcPr>
            <w:tcW w:w="730" w:type="dxa"/>
          </w:tcPr>
          <w:p w:rsidR="00F175A7" w:rsidRPr="00DF252C" w:rsidRDefault="00F175A7" w:rsidP="00DF252C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Pr="00FC0B5B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936" w:type="dxa"/>
          </w:tcPr>
          <w:p w:rsidR="00F175A7" w:rsidRDefault="00F175A7" w:rsidP="00DF252C"/>
        </w:tc>
      </w:tr>
      <w:tr w:rsidR="00F175A7" w:rsidTr="00DF252C">
        <w:trPr>
          <w:trHeight w:val="501"/>
        </w:trPr>
        <w:tc>
          <w:tcPr>
            <w:tcW w:w="730" w:type="dxa"/>
          </w:tcPr>
          <w:p w:rsidR="00F175A7" w:rsidRPr="00DF252C" w:rsidRDefault="00F175A7" w:rsidP="00DF252C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Pr="00FC0B5B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936" w:type="dxa"/>
          </w:tcPr>
          <w:p w:rsidR="00F175A7" w:rsidRDefault="00F175A7" w:rsidP="00DF252C"/>
        </w:tc>
      </w:tr>
      <w:tr w:rsidR="00F175A7" w:rsidTr="00DF252C">
        <w:trPr>
          <w:trHeight w:val="501"/>
        </w:trPr>
        <w:tc>
          <w:tcPr>
            <w:tcW w:w="730" w:type="dxa"/>
          </w:tcPr>
          <w:p w:rsidR="00F175A7" w:rsidRPr="00DF252C" w:rsidRDefault="00F175A7" w:rsidP="00DF252C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Pr="00FC0B5B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936" w:type="dxa"/>
          </w:tcPr>
          <w:p w:rsidR="00F175A7" w:rsidRDefault="00F175A7" w:rsidP="00DF252C"/>
        </w:tc>
      </w:tr>
      <w:tr w:rsidR="00F175A7" w:rsidTr="00DF252C">
        <w:trPr>
          <w:trHeight w:val="501"/>
        </w:trPr>
        <w:tc>
          <w:tcPr>
            <w:tcW w:w="730" w:type="dxa"/>
          </w:tcPr>
          <w:p w:rsidR="00F175A7" w:rsidRPr="00DF252C" w:rsidRDefault="00F175A7" w:rsidP="00DF252C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Pr="00FC0B5B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936" w:type="dxa"/>
          </w:tcPr>
          <w:p w:rsidR="00F175A7" w:rsidRDefault="00F175A7" w:rsidP="00DF252C"/>
        </w:tc>
      </w:tr>
      <w:tr w:rsidR="00F175A7" w:rsidTr="00DF252C">
        <w:trPr>
          <w:trHeight w:val="501"/>
        </w:trPr>
        <w:tc>
          <w:tcPr>
            <w:tcW w:w="730" w:type="dxa"/>
          </w:tcPr>
          <w:p w:rsidR="00F175A7" w:rsidRPr="00DF252C" w:rsidRDefault="00F175A7" w:rsidP="00DF252C">
            <w:pPr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35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Pr="00FC0B5B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936" w:type="dxa"/>
          </w:tcPr>
          <w:p w:rsidR="00F175A7" w:rsidRDefault="00F175A7" w:rsidP="00DF252C"/>
        </w:tc>
      </w:tr>
      <w:tr w:rsidR="00F175A7" w:rsidTr="00DF252C">
        <w:trPr>
          <w:trHeight w:val="501"/>
        </w:trPr>
        <w:tc>
          <w:tcPr>
            <w:tcW w:w="730" w:type="dxa"/>
          </w:tcPr>
          <w:p w:rsidR="00F175A7" w:rsidRPr="00DF252C" w:rsidRDefault="00F175A7" w:rsidP="00DF252C">
            <w:pPr>
              <w:spacing w:line="276" w:lineRule="auto"/>
              <w:rPr>
                <w:rFonts w:ascii="Cambria" w:hAnsi="Cambria"/>
                <w:b/>
                <w:color w:val="0000FF"/>
                <w:sz w:val="20"/>
                <w:szCs w:val="20"/>
              </w:rPr>
            </w:pPr>
          </w:p>
        </w:tc>
        <w:tc>
          <w:tcPr>
            <w:tcW w:w="735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1" w:type="dxa"/>
          </w:tcPr>
          <w:p w:rsidR="00F175A7" w:rsidRPr="00FC0B5B" w:rsidRDefault="00F175A7" w:rsidP="00DF252C"/>
        </w:tc>
        <w:tc>
          <w:tcPr>
            <w:tcW w:w="731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730" w:type="dxa"/>
          </w:tcPr>
          <w:p w:rsidR="00F175A7" w:rsidRDefault="00F175A7" w:rsidP="00DF252C"/>
        </w:tc>
        <w:tc>
          <w:tcPr>
            <w:tcW w:w="936" w:type="dxa"/>
          </w:tcPr>
          <w:p w:rsidR="00F175A7" w:rsidRDefault="00F175A7" w:rsidP="00DF252C"/>
        </w:tc>
      </w:tr>
    </w:tbl>
    <w:p w:rsidR="00F175A7" w:rsidRDefault="00F175A7"/>
    <w:p w:rsidR="00F175A7" w:rsidRDefault="00F175A7">
      <w:r w:rsidRPr="0055380A">
        <w:rPr>
          <w:rFonts w:ascii="Cambria" w:hAnsi="Cambria"/>
          <w:b/>
          <w:i/>
          <w:sz w:val="28"/>
          <w:szCs w:val="28"/>
        </w:rPr>
        <w:t>YÖNERGE:</w:t>
      </w:r>
      <w:r w:rsidRPr="00336F09">
        <w:rPr>
          <w:rFonts w:ascii="Cambria" w:hAnsi="Cambria"/>
          <w:b/>
          <w:i/>
        </w:rPr>
        <w:t xml:space="preserve">  </w:t>
      </w:r>
      <w:r w:rsidRPr="0055380A">
        <w:rPr>
          <w:rFonts w:ascii="Cambria" w:hAnsi="Cambria"/>
          <w:i/>
          <w:sz w:val="28"/>
          <w:szCs w:val="28"/>
        </w:rPr>
        <w:t>Yukarıdaki aşamalar</w:t>
      </w:r>
      <w:r>
        <w:rPr>
          <w:rFonts w:ascii="Cambria" w:hAnsi="Cambria"/>
          <w:i/>
          <w:sz w:val="28"/>
          <w:szCs w:val="28"/>
        </w:rPr>
        <w:t xml:space="preserve"> dikkate alarak projeler</w:t>
      </w:r>
      <w:r w:rsidRPr="0055380A">
        <w:rPr>
          <w:rFonts w:ascii="Cambria" w:hAnsi="Cambria"/>
          <w:i/>
          <w:sz w:val="28"/>
          <w:szCs w:val="28"/>
        </w:rPr>
        <w:t xml:space="preserve"> en düşük puan “0” ile en yüksek puan olan “5” puan arasında değişen değerlere göre değerlendirilecektir</w:t>
      </w:r>
      <w:r>
        <w:rPr>
          <w:rFonts w:ascii="Cambria" w:hAnsi="Cambria"/>
          <w:i/>
        </w:rPr>
        <w:t>.</w:t>
      </w:r>
    </w:p>
    <w:sectPr w:rsidR="00F175A7" w:rsidSect="00E70166">
      <w:headerReference w:type="default" r:id="rId6"/>
      <w:pgSz w:w="16838" w:h="11906" w:orient="landscape"/>
      <w:pgMar w:top="567" w:right="284" w:bottom="567" w:left="284" w:header="34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75A7" w:rsidRDefault="00F175A7" w:rsidP="00E70166">
      <w:r>
        <w:separator/>
      </w:r>
    </w:p>
  </w:endnote>
  <w:endnote w:type="continuationSeparator" w:id="0">
    <w:p w:rsidR="00F175A7" w:rsidRDefault="00F175A7" w:rsidP="00E701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75A7" w:rsidRDefault="00F175A7" w:rsidP="00E70166">
      <w:r>
        <w:separator/>
      </w:r>
    </w:p>
  </w:footnote>
  <w:footnote w:type="continuationSeparator" w:id="0">
    <w:p w:rsidR="00F175A7" w:rsidRDefault="00F175A7" w:rsidP="00E701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5A7" w:rsidRDefault="00F175A7">
    <w:pPr>
      <w:pStyle w:val="Header"/>
      <w:pBdr>
        <w:bottom w:val="thickThinSmallGap" w:sz="24" w:space="1" w:color="622423"/>
      </w:pBdr>
      <w:jc w:val="center"/>
      <w:rPr>
        <w:rFonts w:ascii="Cambria" w:hAnsi="Cambria"/>
        <w:sz w:val="32"/>
        <w:szCs w:val="32"/>
      </w:rPr>
    </w:pPr>
    <w:r>
      <w:rPr>
        <w:rFonts w:ascii="Cambria" w:hAnsi="Cambria"/>
        <w:sz w:val="32"/>
        <w:szCs w:val="32"/>
      </w:rPr>
      <w:t>SOSYAL BİLGİLER DERSİ PROJE DEĞERLENDİRME FORMU</w:t>
    </w:r>
  </w:p>
  <w:p w:rsidR="00F175A7" w:rsidRDefault="00F175A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0BD1"/>
    <w:rsid w:val="00054FC2"/>
    <w:rsid w:val="000B09B8"/>
    <w:rsid w:val="000C5349"/>
    <w:rsid w:val="00193290"/>
    <w:rsid w:val="001D6181"/>
    <w:rsid w:val="0024400E"/>
    <w:rsid w:val="00266EED"/>
    <w:rsid w:val="00332AC7"/>
    <w:rsid w:val="00336F09"/>
    <w:rsid w:val="003B5B75"/>
    <w:rsid w:val="00454183"/>
    <w:rsid w:val="00456466"/>
    <w:rsid w:val="0046501A"/>
    <w:rsid w:val="0046759A"/>
    <w:rsid w:val="00542A37"/>
    <w:rsid w:val="0055380A"/>
    <w:rsid w:val="00611E0F"/>
    <w:rsid w:val="006160B6"/>
    <w:rsid w:val="00650BD1"/>
    <w:rsid w:val="00733A94"/>
    <w:rsid w:val="007A42CE"/>
    <w:rsid w:val="007D7DFC"/>
    <w:rsid w:val="008610BF"/>
    <w:rsid w:val="008B3D00"/>
    <w:rsid w:val="0095040C"/>
    <w:rsid w:val="00996CA3"/>
    <w:rsid w:val="00B94B2B"/>
    <w:rsid w:val="00D16AF7"/>
    <w:rsid w:val="00D34602"/>
    <w:rsid w:val="00D34DDE"/>
    <w:rsid w:val="00D34EC0"/>
    <w:rsid w:val="00D8399F"/>
    <w:rsid w:val="00D91C0F"/>
    <w:rsid w:val="00D97954"/>
    <w:rsid w:val="00DF252C"/>
    <w:rsid w:val="00E70166"/>
    <w:rsid w:val="00EA26C7"/>
    <w:rsid w:val="00ED77F2"/>
    <w:rsid w:val="00F0335F"/>
    <w:rsid w:val="00F13A89"/>
    <w:rsid w:val="00F175A7"/>
    <w:rsid w:val="00F94A64"/>
    <w:rsid w:val="00FA52B5"/>
    <w:rsid w:val="00FC0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="Calibri" w:hAnsi="Comic Sans MS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BD1"/>
    <w:rPr>
      <w:rFonts w:ascii="Calibri" w:hAnsi="Calibri" w:cs="Times New Roman"/>
      <w:u w:color="0000FF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91C0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E7016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70166"/>
    <w:rPr>
      <w:rFonts w:ascii="Calibri" w:eastAsia="Times New Roman" w:hAnsi="Calibri"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rsid w:val="00E7016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70166"/>
    <w:rPr>
      <w:rFonts w:ascii="Calibri" w:eastAsia="Times New Roman" w:hAnsi="Calibri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E701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7016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244</Words>
  <Characters>1394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SOSYAL BİLGİLER DERSİ PROJE DEĞERLENDİRME FORMU</dc:title>
  <dc:subject/>
  <dc:creator>pc</dc:creator>
  <cp:keywords/>
  <dc:description/>
  <cp:lastModifiedBy>Ersin Kaynak</cp:lastModifiedBy>
  <cp:revision>3</cp:revision>
  <dcterms:created xsi:type="dcterms:W3CDTF">2012-04-08T11:53:00Z</dcterms:created>
  <dcterms:modified xsi:type="dcterms:W3CDTF">2013-02-04T12:10:00Z</dcterms:modified>
</cp:coreProperties>
</file>